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192AF" w14:textId="77777777" w:rsidR="000F7A3B" w:rsidRDefault="000F7A3B" w:rsidP="000F7A3B">
      <w:pPr>
        <w:pStyle w:val="NoSpacing"/>
      </w:pPr>
      <w:r>
        <w:rPr>
          <w:u w:val="single"/>
        </w:rPr>
        <w:t>Isabella ULSKELF</w:t>
      </w:r>
      <w:r>
        <w:t xml:space="preserve">      (fl.1409-10)</w:t>
      </w:r>
    </w:p>
    <w:p w14:paraId="0C953ACA" w14:textId="77777777" w:rsidR="000F7A3B" w:rsidRDefault="000F7A3B" w:rsidP="000F7A3B">
      <w:pPr>
        <w:pStyle w:val="NoSpacing"/>
      </w:pPr>
      <w:r>
        <w:t>of York.</w:t>
      </w:r>
    </w:p>
    <w:p w14:paraId="53FD0A7C" w14:textId="77777777" w:rsidR="000F7A3B" w:rsidRDefault="000F7A3B" w:rsidP="000F7A3B">
      <w:pPr>
        <w:pStyle w:val="NoSpacing"/>
      </w:pPr>
    </w:p>
    <w:p w14:paraId="2D880C3E" w14:textId="77777777" w:rsidR="000F7A3B" w:rsidRDefault="000F7A3B" w:rsidP="000F7A3B">
      <w:pPr>
        <w:pStyle w:val="NoSpacing"/>
      </w:pPr>
    </w:p>
    <w:p w14:paraId="574A6E27" w14:textId="77777777" w:rsidR="000F7A3B" w:rsidRDefault="000F7A3B" w:rsidP="000F7A3B">
      <w:pPr>
        <w:pStyle w:val="NoSpacing"/>
      </w:pPr>
      <w:r>
        <w:t xml:space="preserve">         1409-10</w:t>
      </w:r>
      <w:r>
        <w:tab/>
        <w:t>She joined the Guild of Corpus Christi.</w:t>
      </w:r>
    </w:p>
    <w:p w14:paraId="5D70C0E2" w14:textId="77777777" w:rsidR="000F7A3B" w:rsidRDefault="000F7A3B" w:rsidP="000F7A3B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49A47B76" w14:textId="77777777" w:rsidR="000F7A3B" w:rsidRDefault="000F7A3B" w:rsidP="000F7A3B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46214425" w14:textId="77777777" w:rsidR="000F7A3B" w:rsidRDefault="000F7A3B" w:rsidP="000F7A3B">
      <w:pPr>
        <w:pStyle w:val="NoSpacing"/>
      </w:pPr>
    </w:p>
    <w:p w14:paraId="054016F6" w14:textId="77777777" w:rsidR="000F7A3B" w:rsidRDefault="000F7A3B" w:rsidP="000F7A3B">
      <w:pPr>
        <w:pStyle w:val="NoSpacing"/>
      </w:pPr>
    </w:p>
    <w:p w14:paraId="06BD94D7" w14:textId="77777777" w:rsidR="000F7A3B" w:rsidRDefault="000F7A3B" w:rsidP="000F7A3B">
      <w:pPr>
        <w:pStyle w:val="NoSpacing"/>
      </w:pPr>
    </w:p>
    <w:p w14:paraId="3203BBCC" w14:textId="77777777" w:rsidR="000F7A3B" w:rsidRDefault="000F7A3B" w:rsidP="000F7A3B">
      <w:pPr>
        <w:pStyle w:val="NoSpacing"/>
      </w:pPr>
      <w:r>
        <w:t>28 August 2019</w:t>
      </w:r>
    </w:p>
    <w:p w14:paraId="73F28A6D" w14:textId="77777777" w:rsidR="006B2F86" w:rsidRPr="000F7A3B" w:rsidRDefault="000F7A3B" w:rsidP="00E71FC3">
      <w:pPr>
        <w:pStyle w:val="NoSpacing"/>
        <w:rPr>
          <w:u w:val="single"/>
        </w:rPr>
      </w:pPr>
      <w:bookmarkStart w:id="0" w:name="_GoBack"/>
      <w:bookmarkEnd w:id="0"/>
    </w:p>
    <w:sectPr w:rsidR="006B2F86" w:rsidRPr="000F7A3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2A8B16" w14:textId="77777777" w:rsidR="000F7A3B" w:rsidRDefault="000F7A3B" w:rsidP="00E71FC3">
      <w:pPr>
        <w:spacing w:after="0" w:line="240" w:lineRule="auto"/>
      </w:pPr>
      <w:r>
        <w:separator/>
      </w:r>
    </w:p>
  </w:endnote>
  <w:endnote w:type="continuationSeparator" w:id="0">
    <w:p w14:paraId="5452CD51" w14:textId="77777777" w:rsidR="000F7A3B" w:rsidRDefault="000F7A3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9DD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378FE4" w14:textId="77777777" w:rsidR="000F7A3B" w:rsidRDefault="000F7A3B" w:rsidP="00E71FC3">
      <w:pPr>
        <w:spacing w:after="0" w:line="240" w:lineRule="auto"/>
      </w:pPr>
      <w:r>
        <w:separator/>
      </w:r>
    </w:p>
  </w:footnote>
  <w:footnote w:type="continuationSeparator" w:id="0">
    <w:p w14:paraId="288A14E3" w14:textId="77777777" w:rsidR="000F7A3B" w:rsidRDefault="000F7A3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A3B"/>
    <w:rsid w:val="000F7A3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9F179"/>
  <w15:chartTrackingRefBased/>
  <w15:docId w15:val="{59D1FABE-1054-495A-BFF7-EE493749A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2019-09-08T19:15:00Z</dcterms:created>
  <dcterms:modified xsi:type="dcterms:W3CDTF">2019-09-08T19:15:00Z</dcterms:modified>
</cp:coreProperties>
</file>